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A827F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995791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ЮНОШИ</w:t>
      </w:r>
      <w:r w:rsidR="006B4F16">
        <w:rPr>
          <w:rFonts w:asciiTheme="majorHAnsi" w:hAnsiTheme="majorHAnsi"/>
          <w:b/>
          <w:sz w:val="32"/>
          <w:szCs w:val="32"/>
        </w:rPr>
        <w:t xml:space="preserve">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790EC8">
        <w:rPr>
          <w:rFonts w:asciiTheme="majorHAnsi" w:hAnsiTheme="majorHAnsi"/>
          <w:b/>
          <w:sz w:val="32"/>
          <w:szCs w:val="32"/>
        </w:rPr>
        <w:t>2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</w:p>
    <w:p w:rsidR="006B4F16" w:rsidRDefault="00995791" w:rsidP="00790EC8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08.11</w:t>
      </w:r>
      <w:r w:rsidR="00790EC8">
        <w:rPr>
          <w:rFonts w:asciiTheme="majorHAnsi" w:hAnsiTheme="majorHAnsi"/>
          <w:b/>
          <w:sz w:val="32"/>
          <w:szCs w:val="32"/>
        </w:rPr>
        <w:t>-</w:t>
      </w:r>
      <w:r>
        <w:rPr>
          <w:rFonts w:asciiTheme="majorHAnsi" w:hAnsiTheme="majorHAnsi"/>
          <w:b/>
          <w:sz w:val="32"/>
          <w:szCs w:val="32"/>
        </w:rPr>
        <w:t>12</w:t>
      </w:r>
      <w:bookmarkStart w:id="0" w:name="_GoBack"/>
      <w:bookmarkEnd w:id="0"/>
      <w:r>
        <w:rPr>
          <w:rFonts w:asciiTheme="majorHAnsi" w:hAnsiTheme="majorHAnsi"/>
          <w:b/>
          <w:sz w:val="32"/>
          <w:szCs w:val="32"/>
        </w:rPr>
        <w:t>.11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  <w:r w:rsidR="00790EC8">
        <w:rPr>
          <w:rFonts w:asciiTheme="majorHAnsi" w:hAnsiTheme="majorHAnsi"/>
          <w:b/>
          <w:sz w:val="32"/>
          <w:szCs w:val="32"/>
        </w:rPr>
        <w:t xml:space="preserve">, гр. </w:t>
      </w:r>
      <w:r>
        <w:rPr>
          <w:rFonts w:asciiTheme="majorHAnsi" w:hAnsiTheme="majorHAnsi"/>
          <w:b/>
          <w:sz w:val="32"/>
          <w:szCs w:val="32"/>
        </w:rPr>
        <w:t>Петрич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432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1710"/>
        <w:gridCol w:w="2700"/>
        <w:gridCol w:w="2242"/>
      </w:tblGrid>
      <w:tr w:rsidR="00995791" w:rsidRPr="00995791" w:rsidTr="00995791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 на състезателя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42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 Манчев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Бояджик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44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 Калчев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Христо Миланов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Дейвид Свиленов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Денислав Кръстев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46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Кирил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Румен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Тунджай Хасан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Силян Попов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Даниел Цветков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Ангел Методиев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48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Ангел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Григоров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РС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Мартин Алексиев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Тодор Митрев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 Халилов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Драгнев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Антонио Янков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Ариф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50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 Стратиев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Атанас Динков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Иван Митов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Петков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Мариян Филипов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Десислав Колев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Венци Михаилов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Васил Атанасов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Бояджиев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Християн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Недялко Боев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52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Караколев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Иван Стефанов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Рашо Данг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Недялко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Андреев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РС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Кирчо Герасимов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Даниел Филипов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Асен Янакиев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Мартин Ставрев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Мануел Данев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54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lang w:val="en-US" w:eastAsia="en-US"/>
              </w:rPr>
              <w:t>Евелин Колев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Васил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Костов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Сашо Стоянов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 Асенов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Мюмюн Саидов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Салман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Светлин Яношев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Суйкон Станков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Тодор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Бойчо Бойчев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Симеон Султанов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57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 Костов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Мариян Недялков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Теодор Стефанов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Джеляйдин Хюсеинов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Христов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Медникаров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Радослав Атанасов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Петков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Александър Малковски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Виторио Симеонов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Тодор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Трайчо Трайчов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Берен Искендер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Лоренцо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Бисер Атанасов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Валентин Валентинов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60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Викторио Илиев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РС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Коларов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Гърбев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Илиев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Евгени Тенев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Красимир Кирилов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Тодоров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Костадин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Юлиян Асенов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Стефан Караджа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Николай Тодоров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Иван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Даскалов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Венцислав Василев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Станимир Станимиров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Светкавица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Търговище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Манчо Методиев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Милен Видински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Костадин Бояджиев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Яновски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63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Асен Асенов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Тихомир Зайков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Руси Пешев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Кемал Кемалов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 Борев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Христо Илиев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Тонислав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Красимир Борисов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Левски СЗ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Дидов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Ангелов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Асенов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Едуард Райчев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Пенчев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66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Сами Халил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Първенец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Кирчо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Грозданов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Първенец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Искрен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Давид Ковачев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Руменов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Армата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Свиленград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Алекс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Христо Христов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 Алексиев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Антониос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Мерт Халил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70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Стелян Симеонов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Милен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Марио Бойчев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Симон Маринов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Венцислав Митев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Севар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Бояджик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Мигел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Румен Колюшев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Беласица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Калин Тодоров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Максим Дедов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Андон Борисов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Левски СЗ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Симеон Йорданов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Наков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Илиян Каменов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Испански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Христо Кръстев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Армата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Свиленград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Огнян Владев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Любомир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Максим Узунов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Устинов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Динко Джан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 Стойчев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75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Георги Запринов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Антонио Данаилов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Мартин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Петър Костадинов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Денис Дурмуш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FF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 Цветков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Милиян Ангелов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Емир Касаб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Джедур Али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80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Ивайло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Стоян Петров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Беласица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Кръстанов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Цветомир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 Кисов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Калоян Калинов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Матаков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Стоян Андонов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Първенец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Симеон Болдирев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Божидар Карагеоргиев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Бояджик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Николов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Венев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Симеон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90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Роселин Бачевски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Ердоан Хасан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Калоян Вълев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Алекс Салиев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Сами Топалов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Шумен груп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Мартин Иванов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 Радославов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Айкут Мустафа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Десислав Огнянов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Кирил Андонов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Левски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90+ кг.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Емил Кръстев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Михаил Маринов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ПД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Майкъл Далиев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Виктор Комитов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с. Първенец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Илиян Димитров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Антон Боюклиев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ПД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995791" w:rsidRPr="00995791" w:rsidTr="00995791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Явор Михайлов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791" w:rsidRPr="00995791" w:rsidRDefault="00995791" w:rsidP="0099579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791" w:rsidRPr="00995791" w:rsidRDefault="00995791" w:rsidP="0099579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9579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</w:tbl>
    <w:p w:rsidR="00A827F1" w:rsidRDefault="00A827F1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C22" w:rsidRDefault="00FD7C22" w:rsidP="00144764">
      <w:r>
        <w:separator/>
      </w:r>
    </w:p>
  </w:endnote>
  <w:endnote w:type="continuationSeparator" w:id="0">
    <w:p w:rsidR="00FD7C22" w:rsidRDefault="00FD7C2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Default="00A827F1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Pr="00144764" w:rsidRDefault="00A827F1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C22" w:rsidRDefault="00FD7C22" w:rsidP="00144764">
      <w:r>
        <w:separator/>
      </w:r>
    </w:p>
  </w:footnote>
  <w:footnote w:type="continuationSeparator" w:id="0">
    <w:p w:rsidR="00FD7C22" w:rsidRDefault="00FD7C2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Pr="00144764" w:rsidRDefault="00A827F1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1726F8"/>
    <w:rsid w:val="00223B83"/>
    <w:rsid w:val="002A4A8E"/>
    <w:rsid w:val="00300644"/>
    <w:rsid w:val="003874E4"/>
    <w:rsid w:val="00446467"/>
    <w:rsid w:val="00484BD5"/>
    <w:rsid w:val="00570DB0"/>
    <w:rsid w:val="00576D0A"/>
    <w:rsid w:val="005B76EA"/>
    <w:rsid w:val="00606305"/>
    <w:rsid w:val="0064642C"/>
    <w:rsid w:val="006B4F16"/>
    <w:rsid w:val="006D1ED9"/>
    <w:rsid w:val="007077B0"/>
    <w:rsid w:val="0073702F"/>
    <w:rsid w:val="0076018A"/>
    <w:rsid w:val="007777FC"/>
    <w:rsid w:val="00790EC8"/>
    <w:rsid w:val="00803877"/>
    <w:rsid w:val="00853C82"/>
    <w:rsid w:val="008F1701"/>
    <w:rsid w:val="00917784"/>
    <w:rsid w:val="00920FBF"/>
    <w:rsid w:val="00995791"/>
    <w:rsid w:val="00A25AD5"/>
    <w:rsid w:val="00A827F1"/>
    <w:rsid w:val="00A87976"/>
    <w:rsid w:val="00AB28A5"/>
    <w:rsid w:val="00AD52FE"/>
    <w:rsid w:val="00B50314"/>
    <w:rsid w:val="00B555A9"/>
    <w:rsid w:val="00B5771A"/>
    <w:rsid w:val="00BA7D61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D7C22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99579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5791"/>
    <w:rPr>
      <w:color w:val="954F72"/>
      <w:u w:val="single"/>
    </w:rPr>
  </w:style>
  <w:style w:type="paragraph" w:customStyle="1" w:styleId="xl63">
    <w:name w:val="xl63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4">
    <w:name w:val="xl64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5">
    <w:name w:val="xl65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6">
    <w:name w:val="xl66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67">
    <w:name w:val="xl67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9">
    <w:name w:val="xl69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0000"/>
      <w:sz w:val="24"/>
      <w:szCs w:val="24"/>
      <w:lang w:val="en-US" w:eastAsia="en-US"/>
    </w:rPr>
  </w:style>
  <w:style w:type="paragraph" w:customStyle="1" w:styleId="xl70">
    <w:name w:val="xl70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3">
    <w:name w:val="xl73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4">
    <w:name w:val="xl74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5">
    <w:name w:val="xl75"/>
    <w:basedOn w:val="Normal"/>
    <w:rsid w:val="00995791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  <w:style w:type="paragraph" w:customStyle="1" w:styleId="xl77">
    <w:name w:val="xl77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78">
    <w:name w:val="xl78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79">
    <w:name w:val="xl79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80">
    <w:name w:val="xl80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81">
    <w:name w:val="xl81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99579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5791"/>
    <w:rPr>
      <w:color w:val="954F72"/>
      <w:u w:val="single"/>
    </w:rPr>
  </w:style>
  <w:style w:type="paragraph" w:customStyle="1" w:styleId="xl63">
    <w:name w:val="xl63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4">
    <w:name w:val="xl64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5">
    <w:name w:val="xl65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6">
    <w:name w:val="xl66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67">
    <w:name w:val="xl67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9">
    <w:name w:val="xl69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0000"/>
      <w:sz w:val="24"/>
      <w:szCs w:val="24"/>
      <w:lang w:val="en-US" w:eastAsia="en-US"/>
    </w:rPr>
  </w:style>
  <w:style w:type="paragraph" w:customStyle="1" w:styleId="xl70">
    <w:name w:val="xl70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3">
    <w:name w:val="xl73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4">
    <w:name w:val="xl74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5">
    <w:name w:val="xl75"/>
    <w:basedOn w:val="Normal"/>
    <w:rsid w:val="00995791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  <w:style w:type="paragraph" w:customStyle="1" w:styleId="xl77">
    <w:name w:val="xl77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78">
    <w:name w:val="xl78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79">
    <w:name w:val="xl79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80">
    <w:name w:val="xl80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81">
    <w:name w:val="xl81"/>
    <w:basedOn w:val="Normal"/>
    <w:rsid w:val="00995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149C3-61D1-4529-B25C-1D616787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6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2022-11-15T09:12:00Z</dcterms:created>
  <dcterms:modified xsi:type="dcterms:W3CDTF">2022-11-15T09:12:00Z</dcterms:modified>
</cp:coreProperties>
</file>